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A65C7">
        <w:rPr>
          <w:b/>
          <w:i/>
          <w:noProof/>
          <w:sz w:val="28"/>
        </w:rPr>
        <w:t>2128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2A65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65C7">
              <w:rPr>
                <w:b/>
                <w:noProof/>
                <w:sz w:val="28"/>
              </w:rPr>
              <w:t>0108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070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014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701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070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164C2">
              <w:rPr>
                <w:noProof/>
              </w:rPr>
              <w:t>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070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07014C">
              <w:rPr>
                <w:noProof/>
                <w:lang w:eastAsia="zh-CN"/>
              </w:rPr>
              <w:t>12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910D9E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Heading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Heading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70C" w:rsidRDefault="0095770C">
      <w:r>
        <w:separator/>
      </w:r>
    </w:p>
  </w:endnote>
  <w:endnote w:type="continuationSeparator" w:id="0">
    <w:p w:rsidR="0095770C" w:rsidRDefault="00957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70C" w:rsidRDefault="0095770C">
      <w:r>
        <w:separator/>
      </w:r>
    </w:p>
  </w:footnote>
  <w:footnote w:type="continuationSeparator" w:id="0">
    <w:p w:rsidR="0095770C" w:rsidRDefault="00957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F0"/>
    <w:rsid w:val="00022E4A"/>
    <w:rsid w:val="000413E6"/>
    <w:rsid w:val="0004398F"/>
    <w:rsid w:val="0007014C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A65C7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164C2"/>
    <w:rsid w:val="0053474D"/>
    <w:rsid w:val="00543016"/>
    <w:rsid w:val="00547111"/>
    <w:rsid w:val="00554F69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30EBE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0D9E"/>
    <w:rsid w:val="009148DE"/>
    <w:rsid w:val="00941E30"/>
    <w:rsid w:val="0095770C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C58FC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E134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5C694-ED69-4579-8662-9DD9ABC0B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237</cp:revision>
  <cp:lastPrinted>1899-12-31T23:00:00Z</cp:lastPrinted>
  <dcterms:created xsi:type="dcterms:W3CDTF">2020-02-11T08:36:00Z</dcterms:created>
  <dcterms:modified xsi:type="dcterms:W3CDTF">2020-04-15T10:53:00Z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